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385FFFEE" w:rsidR="0070462E" w:rsidRPr="0070462E" w:rsidRDefault="0070462E" w:rsidP="0026648A">
      <w:pPr>
        <w:pStyle w:val="Akapitzlist"/>
        <w:spacing w:before="120" w:after="120"/>
        <w:ind w:left="284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6B9534A3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5913C6" w:rsidRPr="005913C6">
        <w:rPr>
          <w:rFonts w:eastAsia="Calibri" w:cstheme="minorHAnsi"/>
          <w:bCs/>
          <w:iCs/>
          <w:szCs w:val="18"/>
        </w:rPr>
        <w:t xml:space="preserve">9.4.2.1 – 9.4.2.14 </w:t>
      </w:r>
      <w:r w:rsidRPr="0070462E">
        <w:rPr>
          <w:rFonts w:eastAsia="Calibri" w:cstheme="minorHAnsi"/>
          <w:bCs/>
          <w:iCs/>
          <w:szCs w:val="18"/>
        </w:rPr>
        <w:t xml:space="preserve"> oraz 9.4.3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="005913C6" w:rsidRPr="005913C6">
        <w:rPr>
          <w:rFonts w:cstheme="minorHAnsi"/>
          <w:color w:val="000000"/>
          <w:szCs w:val="18"/>
        </w:rPr>
        <w:t>oraz 9.4.3 Procedury Zakupów PGE Dystrybucja S.A.,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00D0F1FE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>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37BBEA5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16EFD53E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09D4736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365B317F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6386A62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8054F6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03D3B21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6B62FE8E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B60FEF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</w:t>
      </w:r>
      <w:r w:rsidRPr="0070462E">
        <w:rPr>
          <w:rFonts w:cstheme="minorHAnsi"/>
          <w:szCs w:val="18"/>
          <w:lang w:eastAsia="pl-PL"/>
        </w:rPr>
        <w:lastRenderedPageBreak/>
        <w:t>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4FCC794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2BD484FA" w14:textId="77777777" w:rsidR="005913C6" w:rsidRPr="005913C6" w:rsidRDefault="0070462E" w:rsidP="005913C6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3A95A4D0" w14:textId="3D247585" w:rsidR="0070462E" w:rsidRPr="0070462E" w:rsidRDefault="0070462E" w:rsidP="005913C6">
      <w:pPr>
        <w:spacing w:before="120" w:after="120"/>
        <w:ind w:left="426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0FE2FF1F" w14:textId="663BE4F1" w:rsidR="005913C6" w:rsidRPr="005913C6" w:rsidRDefault="005913C6" w:rsidP="00A15847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W celu potwierdzenia spełnienia warunku Wykonawcy powinni wykazać , że:</w:t>
      </w:r>
    </w:p>
    <w:p w14:paraId="5789EAB9" w14:textId="2DDEC764" w:rsidR="005913C6" w:rsidRPr="005913C6" w:rsidRDefault="008B6C23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8B6C23">
        <w:rPr>
          <w:rFonts w:cstheme="minorHAnsi"/>
          <w:snapToGrid w:val="0"/>
          <w:szCs w:val="18"/>
          <w:lang w:eastAsia="pl-PL"/>
        </w:rPr>
        <w:t>a)</w:t>
      </w:r>
      <w:r w:rsidRPr="008B6C23">
        <w:rPr>
          <w:rFonts w:cstheme="minorHAnsi"/>
          <w:snapToGrid w:val="0"/>
          <w:szCs w:val="18"/>
          <w:lang w:eastAsia="pl-PL"/>
        </w:rPr>
        <w:tab/>
        <w:t xml:space="preserve">W okresie ostatnich 3 lat przed upływem terminu składania ofert, a jeżeli okres prowadzenia działalności jest krótszy – w tym okresie, zrealizowali co najmniej dwie usługi w zakresie zgodnym z przedmiotem zamówienia (dostawa oraz przeprowadzenie procesu integracji), zgodnie z formularzem stanowiącym </w:t>
      </w:r>
      <w:r w:rsidRPr="008B6C23">
        <w:rPr>
          <w:rFonts w:cstheme="minorHAnsi"/>
          <w:b/>
          <w:bCs/>
          <w:snapToGrid w:val="0"/>
          <w:szCs w:val="18"/>
          <w:lang w:eastAsia="pl-PL"/>
        </w:rPr>
        <w:t>załącznik nr 6 do SWZ</w:t>
      </w:r>
      <w:r w:rsidR="005913C6" w:rsidRPr="005913C6">
        <w:rPr>
          <w:rFonts w:cstheme="minorHAnsi"/>
          <w:snapToGrid w:val="0"/>
          <w:szCs w:val="18"/>
          <w:lang w:eastAsia="pl-PL"/>
        </w:rPr>
        <w:t>.</w:t>
      </w:r>
    </w:p>
    <w:p w14:paraId="60FE9EEF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</w:t>
      </w:r>
      <w:r w:rsidRPr="005913C6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3242DF6" w14:textId="23CE4CB8" w:rsidR="005913C6" w:rsidRPr="001F17A6" w:rsidRDefault="005913C6" w:rsidP="001F17A6">
      <w:pPr>
        <w:pStyle w:val="Akapitzlist"/>
        <w:numPr>
          <w:ilvl w:val="0"/>
          <w:numId w:val="33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1F17A6">
        <w:rPr>
          <w:rFonts w:cstheme="minorHAns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73B86AF4" w14:textId="362582DB" w:rsidR="005913C6" w:rsidRPr="005913C6" w:rsidRDefault="008B6C23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8B6C23">
        <w:rPr>
          <w:rFonts w:cstheme="minorHAnsi"/>
          <w:snapToGrid w:val="0"/>
          <w:szCs w:val="18"/>
          <w:lang w:eastAsia="pl-PL"/>
        </w:rPr>
        <w:t>co najmniej 2 osobami posiadającymi aktualne świadectwa kwalifikacyjne „E”, Grupa 1: Urządzenia, instalacje i sieci elektroenergetyczne wytwarzające, przetwarzające i zużywające energię elektryczną. Pkt 2) urządzenia, instalacje i sieci elektroenergetyczne o napięciu nie wyższym niż 1 kV oraz pkt 3) urządzenia, instalacje i sieci o napięciu znamionowym powyżej 1 kV;</w:t>
      </w:r>
    </w:p>
    <w:p w14:paraId="04EC04FC" w14:textId="15A28E83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5913C6">
        <w:rPr>
          <w:rFonts w:cstheme="minorHAnsi"/>
          <w:b/>
          <w:snapToGrid w:val="0"/>
          <w:szCs w:val="18"/>
          <w:lang w:eastAsia="pl-PL"/>
        </w:rPr>
        <w:t xml:space="preserve">Załącznik nr </w:t>
      </w:r>
      <w:r w:rsidR="008B6C23">
        <w:rPr>
          <w:rFonts w:cstheme="minorHAnsi"/>
          <w:b/>
          <w:snapToGrid w:val="0"/>
          <w:szCs w:val="18"/>
          <w:lang w:eastAsia="pl-PL"/>
        </w:rPr>
        <w:t>7</w:t>
      </w:r>
      <w:r w:rsidRPr="005913C6">
        <w:rPr>
          <w:rFonts w:cstheme="minorHAnsi"/>
          <w:b/>
          <w:snapToGrid w:val="0"/>
          <w:szCs w:val="18"/>
          <w:lang w:eastAsia="pl-PL"/>
        </w:rPr>
        <w:t xml:space="preserve"> do SWZ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</w:p>
    <w:p w14:paraId="6D87F237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</w:p>
    <w:p w14:paraId="13640A70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UWAGA: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  <w:r w:rsidRPr="005913C6">
        <w:rPr>
          <w:rFonts w:cstheme="minorHAnsi"/>
          <w:bCs/>
          <w:snapToGrid w:val="0"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03D0BD5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1FAE7BD1" w:rsidR="0070462E" w:rsidRPr="0070462E" w:rsidRDefault="005913C6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Zamawiający nie stawia szczególnych warunków w tym zakresie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23581791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51E72577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B95282A" w14:textId="72F451E5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a)</w:t>
      </w:r>
      <w:r w:rsidRPr="005913C6">
        <w:rPr>
          <w:rFonts w:cstheme="minorHAnsi"/>
          <w:szCs w:val="18"/>
          <w:lang w:eastAsia="pl-PL"/>
        </w:rPr>
        <w:tab/>
        <w:t xml:space="preserve">Ubezpieczenie od odpowiedzialności cywilnej w zakresie prowadzonej działalności związanej z przedmiotem zakupu na sumę gwarancyjną w wysokości co najmniej </w:t>
      </w:r>
      <w:r w:rsidR="008B6C23">
        <w:rPr>
          <w:rFonts w:cstheme="minorHAnsi"/>
          <w:szCs w:val="18"/>
          <w:lang w:eastAsia="pl-PL"/>
        </w:rPr>
        <w:t>500 000,00</w:t>
      </w:r>
      <w:r w:rsidRPr="005913C6">
        <w:rPr>
          <w:rFonts w:cstheme="minorHAnsi"/>
          <w:szCs w:val="18"/>
          <w:lang w:eastAsia="pl-PL"/>
        </w:rPr>
        <w:t xml:space="preserve"> zł Ubezpieczenie powinno obejmować odpowiedzialność kontraktową i deliktową Wykonawcy</w:t>
      </w:r>
      <w:r w:rsidR="008B6C23">
        <w:rPr>
          <w:rFonts w:cstheme="minorHAnsi"/>
          <w:szCs w:val="18"/>
          <w:lang w:eastAsia="pl-PL"/>
        </w:rPr>
        <w:t xml:space="preserve"> </w:t>
      </w:r>
      <w:r w:rsidR="008B6C23" w:rsidRPr="008B6C23">
        <w:rPr>
          <w:rFonts w:cstheme="minorHAnsi"/>
          <w:szCs w:val="18"/>
          <w:lang w:eastAsia="pl-PL"/>
        </w:rPr>
        <w:t>oraz obowiązywać, co najmniej przez okres realizacji przedmiotu zamówieni</w:t>
      </w:r>
      <w:r w:rsidR="008B6C23">
        <w:rPr>
          <w:rFonts w:cstheme="minorHAnsi"/>
          <w:szCs w:val="18"/>
          <w:lang w:eastAsia="pl-PL"/>
        </w:rPr>
        <w:t>a.</w:t>
      </w:r>
    </w:p>
    <w:p w14:paraId="1432963F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</w:p>
    <w:p w14:paraId="73BAB132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5C2CC1D9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</w:p>
    <w:p w14:paraId="11D3C603" w14:textId="3C15973F" w:rsidR="0070462E" w:rsidRPr="0070462E" w:rsidRDefault="005913C6" w:rsidP="005913C6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UWAGA: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591D105B" w:rsidR="0070462E" w:rsidRPr="00576A62" w:rsidRDefault="0070462E" w:rsidP="00576A62">
      <w:pPr>
        <w:pStyle w:val="Akapitzlist"/>
        <w:numPr>
          <w:ilvl w:val="1"/>
          <w:numId w:val="19"/>
        </w:numPr>
        <w:ind w:hanging="1080"/>
        <w:jc w:val="both"/>
        <w:rPr>
          <w:rFonts w:cstheme="minorHAnsi"/>
          <w:snapToGrid w:val="0"/>
          <w:szCs w:val="18"/>
          <w:lang w:eastAsia="pl-PL"/>
        </w:rPr>
      </w:pPr>
      <w:r w:rsidRPr="00576A62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576A62">
        <w:rPr>
          <w:rFonts w:cstheme="minorHAnsi"/>
          <w:b/>
          <w:snapToGrid w:val="0"/>
          <w:szCs w:val="18"/>
          <w:lang w:eastAsia="pl-PL"/>
        </w:rPr>
        <w:t>nie może polegać</w:t>
      </w:r>
      <w:r w:rsidRPr="00576A62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76097F8D" w14:textId="0122D44C" w:rsidR="00576A62" w:rsidRPr="00F1108D" w:rsidRDefault="00576A62" w:rsidP="00576A62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</w:t>
      </w:r>
      <w:r w:rsidR="00FC0A8C">
        <w:rPr>
          <w:rFonts w:cstheme="minorHAnsi"/>
          <w:snapToGrid w:val="0"/>
          <w:szCs w:val="18"/>
          <w:lang w:eastAsia="pl-PL"/>
        </w:rPr>
        <w:t>4</w:t>
      </w:r>
      <w:r>
        <w:rPr>
          <w:rFonts w:cstheme="minorHAnsi"/>
          <w:snapToGrid w:val="0"/>
          <w:szCs w:val="18"/>
          <w:lang w:eastAsia="pl-PL"/>
        </w:rPr>
        <w:t xml:space="preserve"> 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656F3B48" w14:textId="77777777" w:rsidR="00576A62" w:rsidRPr="00F1108D" w:rsidRDefault="00576A62" w:rsidP="00576A6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77422B1E" w14:textId="77777777" w:rsidR="00576A62" w:rsidRDefault="00576A62" w:rsidP="00576A6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407D28AA" w14:textId="77777777" w:rsidR="00576A62" w:rsidRPr="00F1108D" w:rsidRDefault="00576A62" w:rsidP="00576A6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1C8DEAE2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B78B3E0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30994EB3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46CF6F5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634AC4E2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4471B442" w14:textId="466FEE90" w:rsidR="00576A62" w:rsidRPr="00576A62" w:rsidRDefault="00576A62" w:rsidP="00576A62">
      <w:pPr>
        <w:pStyle w:val="Akapitzlist"/>
        <w:ind w:left="1080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0FB31B75" w:rsidR="009147EF" w:rsidRPr="0070462E" w:rsidRDefault="006321C6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6321C6">
        <w:rPr>
          <w:rFonts w:eastAsia="Calibri" w:cstheme="minorHAnsi"/>
          <w:szCs w:val="18"/>
        </w:rPr>
        <w:t>Oświadczenie o spełnieniu warunków udziału w postępowaniu [zgodnie z pkt. 8.16.2.1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1.1 powyżej - w formularzu stanowiącym Załącznik nr 3 do SWZ);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3D7925B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6B59504B" w14:textId="45C23B19" w:rsidR="008B6C23" w:rsidRPr="008B6C23" w:rsidRDefault="008B6C23" w:rsidP="008B6C23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="Calibri"/>
          <w:szCs w:val="18"/>
        </w:rPr>
      </w:pPr>
      <w:r w:rsidRPr="008B6C23">
        <w:rPr>
          <w:rFonts w:eastAsia="Calibri" w:cs="Calibri"/>
          <w:szCs w:val="18"/>
        </w:rPr>
        <w:t>Wykaz doświadczenia, o którym mowa w pkt 1.2</w:t>
      </w:r>
      <w:r>
        <w:rPr>
          <w:rFonts w:eastAsia="Calibri" w:cs="Calibri"/>
          <w:szCs w:val="18"/>
        </w:rPr>
        <w:t>.</w:t>
      </w:r>
      <w:r w:rsidRPr="008B6C23">
        <w:rPr>
          <w:rFonts w:eastAsia="Calibri" w:cs="Calibri"/>
          <w:szCs w:val="18"/>
        </w:rPr>
        <w:t>1. ppkt a) powyżej, z podaniem informacji określonych we wzorze wykazu stanowiącym Załącznika nr 6 do SWZ, wraz z dokumentami potwierdzającymi należyte wykonanie usług/dostaw wskazanych w wykazie (np. referencje, protokoły odbioru, itp., bądź inne dokumenty wystawione przez podmiot, na rzecz którego usługi/dostawy były wykonywane). W przypadku kiedy Wykonawca z przyczyn niezależnych od niego nie jest w stanie uzyskać tych dokumentów dopuszcza się złożenie oświadczenia własnego Wykonawcy w zakresie należytego zrealizowania usług/dostaw wraz z uzasadnieniem braku dokumentów potwierdzających ich należyte wykonanie;</w:t>
      </w:r>
    </w:p>
    <w:p w14:paraId="5C6A3219" w14:textId="77777777" w:rsidR="008B6C23" w:rsidRPr="008B6C23" w:rsidRDefault="008B6C23" w:rsidP="008B6C23">
      <w:pPr>
        <w:spacing w:before="120" w:after="120"/>
        <w:ind w:left="360"/>
        <w:contextualSpacing/>
        <w:jc w:val="both"/>
        <w:rPr>
          <w:rFonts w:eastAsia="Calibri" w:cs="Calibri"/>
          <w:szCs w:val="18"/>
        </w:rPr>
      </w:pPr>
      <w:r w:rsidRPr="008B6C23">
        <w:rPr>
          <w:rFonts w:eastAsia="Calibri" w:cs="Calibri"/>
          <w:szCs w:val="18"/>
        </w:rPr>
        <w:t>Uwaga: Nie wymaga się załączania dokumentów potwierdzających należyte wykonanie prac wykonywanych na rzecz PGE Dystrybucja S.A. W takim wypadku Wykonawca winien wskazać numer umowy, na podstawie której realizował zamówienie.</w:t>
      </w:r>
    </w:p>
    <w:p w14:paraId="2718F464" w14:textId="7110D5CD" w:rsidR="0070462E" w:rsidRPr="00A15847" w:rsidRDefault="008B6C23" w:rsidP="008B6C23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8B6C23">
        <w:rPr>
          <w:rFonts w:eastAsia="Calibri" w:cs="Calibri"/>
          <w:szCs w:val="18"/>
        </w:rPr>
        <w:t>Wykaz osób (zgodnie ze wzorem Załącznika nr 7 do SWZ), o których mowa w pkt 1.2.1 ppkt b) powyżej, zawierający informację na temat wykształcenia / kwalifikacji / doświadczenia /uprawnień tych osób. Z wykazu musi jednoznacznie wynikać, że osoby skierowane do realizacji Zamówienia spełniają warunki udziału w Postępowaniu określone w pkt 1.2.1 ppkt b) powyżej;</w:t>
      </w:r>
    </w:p>
    <w:p w14:paraId="2148A2B4" w14:textId="77777777" w:rsidR="00A15847" w:rsidRPr="00A15847" w:rsidRDefault="00A15847" w:rsidP="008B6C23">
      <w:pPr>
        <w:numPr>
          <w:ilvl w:val="1"/>
          <w:numId w:val="21"/>
        </w:numPr>
        <w:spacing w:before="120" w:after="120"/>
        <w:ind w:left="142" w:hanging="76"/>
        <w:contextualSpacing/>
        <w:jc w:val="both"/>
        <w:rPr>
          <w:rFonts w:eastAsia="Calibri" w:cstheme="minorHAnsi"/>
          <w:szCs w:val="18"/>
        </w:rPr>
      </w:pPr>
      <w:r w:rsidRPr="00A15847">
        <w:rPr>
          <w:rFonts w:eastAsia="Calibri" w:cstheme="minorHAnsi"/>
          <w:szCs w:val="18"/>
        </w:rPr>
        <w:t>Dokument potwierdzający, że Wykonawca jest ubezpieczony od odpowiedzialności cywilnej, o której mowa w pkt 1.2.3. a) powyżej, w zakresie prowadzonej działalności związanej z przedmiotem zamówienia</w:t>
      </w:r>
    </w:p>
    <w:p w14:paraId="5A051EAE" w14:textId="7A96910E" w:rsidR="00A15847" w:rsidRDefault="00A15847" w:rsidP="00A15847">
      <w:pPr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A15847">
        <w:rPr>
          <w:rFonts w:eastAsia="Calibri" w:cstheme="minorHAnsi"/>
          <w:szCs w:val="18"/>
        </w:rPr>
        <w:t>ze wskazaniem sumy gwarancyjnej tego ubezpieczenia, wraz z dokumentem potwierdzającym opłacenie składki ubezpieczeniowej;</w:t>
      </w:r>
    </w:p>
    <w:p w14:paraId="5008668E" w14:textId="7DA9678F" w:rsidR="00576A62" w:rsidRPr="00576A62" w:rsidRDefault="00576A62" w:rsidP="00576A62">
      <w:pPr>
        <w:pStyle w:val="Akapitzlist"/>
        <w:numPr>
          <w:ilvl w:val="1"/>
          <w:numId w:val="21"/>
        </w:numPr>
        <w:spacing w:before="120" w:after="120"/>
        <w:ind w:hanging="76"/>
        <w:jc w:val="both"/>
        <w:rPr>
          <w:rFonts w:eastAsia="Calibri" w:cstheme="minorHAnsi"/>
          <w:szCs w:val="18"/>
        </w:rPr>
      </w:pPr>
      <w:r w:rsidRPr="00576A62">
        <w:rPr>
          <w:rFonts w:eastAsia="Calibri" w:cstheme="minorHAnsi"/>
          <w:szCs w:val="18"/>
        </w:rPr>
        <w:t>Wyjaśnienia i dowody dotyczące spełnienia przesłanek, o których mowa w pkt. 1.4 powyżej</w:t>
      </w:r>
      <w:r>
        <w:rPr>
          <w:rFonts w:eastAsia="Calibri" w:cstheme="minorHAnsi"/>
          <w:szCs w:val="18"/>
        </w:rPr>
        <w:t>;</w:t>
      </w:r>
    </w:p>
    <w:p w14:paraId="37EACF67" w14:textId="21FF7EC2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06D5EC24" w:rsid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>Wykonawca, którego Oferta zostanie najwyżej oceniona, zostanie wezwany do złożenia w wyznaczonym terminie ankiety w zakresie gwarancji bezpieczeństwa przetwarzania danych osobowych, zgodnie ze wzorem wskazanym w Załączniku nr …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  <w:r w:rsidR="004D2034">
        <w:rPr>
          <w:rFonts w:cstheme="minorHAnsi"/>
          <w:szCs w:val="18"/>
        </w:rPr>
        <w:t>- nie dotyczy</w:t>
      </w:r>
    </w:p>
    <w:p w14:paraId="08E1C847" w14:textId="77777777" w:rsidR="00576A62" w:rsidRPr="0070462E" w:rsidRDefault="00576A62" w:rsidP="00576A62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2902A84E" w14:textId="77777777" w:rsidR="006321C6" w:rsidRPr="00A35123" w:rsidRDefault="006321C6" w:rsidP="006321C6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17DFA24D" w:rsidR="0070462E" w:rsidRPr="0070462E" w:rsidRDefault="006321C6" w:rsidP="006321C6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425ACC2A" w14:textId="3844C5FC" w:rsidR="004C5132" w:rsidRPr="0070462E" w:rsidRDefault="004C5132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>
        <w:rPr>
          <w:rFonts w:cstheme="minorHAnsi"/>
          <w:szCs w:val="18"/>
        </w:rPr>
        <w:t>Potwierdzenie wpłacenia wadium .</w:t>
      </w:r>
    </w:p>
    <w:p w14:paraId="396EAFFA" w14:textId="4169B2AD" w:rsidR="0070462E" w:rsidRPr="0070462E" w:rsidRDefault="0070462E" w:rsidP="00956099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7F430F9" w14:textId="1348D56E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>Dokumenty wymagane w pkt. 2.1., 2.2., 2.4., 2.5.,</w:t>
      </w:r>
      <w:r w:rsidR="00576A62">
        <w:rPr>
          <w:rFonts w:cstheme="minorHAnsi"/>
          <w:szCs w:val="18"/>
        </w:rPr>
        <w:t>2.</w:t>
      </w:r>
      <w:r w:rsidR="00597A93">
        <w:rPr>
          <w:rFonts w:cstheme="minorHAnsi"/>
          <w:szCs w:val="18"/>
        </w:rPr>
        <w:t>7</w:t>
      </w:r>
      <w:r w:rsidR="00576A62">
        <w:rPr>
          <w:rFonts w:cstheme="minorHAnsi"/>
          <w:szCs w:val="18"/>
        </w:rPr>
        <w:t>.,</w:t>
      </w:r>
      <w:r w:rsidRPr="006321C6">
        <w:rPr>
          <w:rFonts w:cstheme="minorHAnsi"/>
          <w:szCs w:val="18"/>
        </w:rPr>
        <w:t xml:space="preserve"> 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lub w formie skanu. </w:t>
      </w:r>
    </w:p>
    <w:p w14:paraId="5E078A2F" w14:textId="26D49612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</w:t>
      </w:r>
      <w:r w:rsidR="00FC0A8C">
        <w:rPr>
          <w:rFonts w:cstheme="minorHAnsi"/>
          <w:szCs w:val="18"/>
        </w:rPr>
        <w:t>2.</w:t>
      </w:r>
      <w:r w:rsidR="00597A93">
        <w:rPr>
          <w:rFonts w:cstheme="minorHAnsi"/>
          <w:szCs w:val="18"/>
        </w:rPr>
        <w:t>7</w:t>
      </w:r>
      <w:r w:rsidR="00FC0A8C">
        <w:rPr>
          <w:rFonts w:cstheme="minorHAnsi"/>
          <w:szCs w:val="18"/>
        </w:rPr>
        <w:t>.,</w:t>
      </w:r>
      <w:r w:rsidRPr="006321C6">
        <w:rPr>
          <w:rFonts w:cstheme="minorHAnsi"/>
          <w:szCs w:val="18"/>
        </w:rPr>
        <w:t xml:space="preserve"> 3.3., 3.4., 3.5. i 3.6., zaś podane w pkt 2.1., 2.4., 3.7., 3.8 mogą dołączyć wspólnie. </w:t>
      </w:r>
    </w:p>
    <w:p w14:paraId="624D2316" w14:textId="77777777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 </w:t>
      </w:r>
    </w:p>
    <w:p w14:paraId="3CE500C2" w14:textId="4447E00E" w:rsidR="0070462E" w:rsidRPr="0070462E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3408" w14:textId="77777777" w:rsidR="00DB4E20" w:rsidRDefault="00DB4E20" w:rsidP="00582CE9">
      <w:pPr>
        <w:spacing w:after="0"/>
      </w:pPr>
      <w:r>
        <w:separator/>
      </w:r>
    </w:p>
  </w:endnote>
  <w:endnote w:type="continuationSeparator" w:id="0">
    <w:p w14:paraId="1FE3DB0E" w14:textId="77777777" w:rsidR="00DB4E20" w:rsidRDefault="00DB4E2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8ED8" w14:textId="77777777" w:rsidR="00DB4E20" w:rsidRDefault="00DB4E20" w:rsidP="00582CE9">
      <w:pPr>
        <w:spacing w:after="0"/>
      </w:pPr>
      <w:r>
        <w:separator/>
      </w:r>
    </w:p>
  </w:footnote>
  <w:footnote w:type="continuationSeparator" w:id="0">
    <w:p w14:paraId="7BBA85B9" w14:textId="77777777" w:rsidR="00DB4E20" w:rsidRDefault="00DB4E2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C907244" w14:textId="77777777" w:rsidR="00C215C0" w:rsidRPr="00C215C0" w:rsidRDefault="00C215C0" w:rsidP="00C21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C44F688" w:rsidR="00347E8D" w:rsidRPr="006B2C28" w:rsidRDefault="00C215C0" w:rsidP="00C21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215C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5F021B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B6C23">
            <w:rPr>
              <w:rFonts w:asciiTheme="majorHAnsi" w:hAnsiTheme="majorHAnsi"/>
              <w:color w:val="000000" w:themeColor="text1"/>
              <w:sz w:val="14"/>
              <w:szCs w:val="18"/>
            </w:rPr>
            <w:t>478</w:t>
          </w:r>
          <w:r w:rsidRPr="00C215C0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5DDB20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5DDB20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7DB653A"/>
    <w:multiLevelType w:val="hybridMultilevel"/>
    <w:tmpl w:val="AC78F524"/>
    <w:lvl w:ilvl="0" w:tplc="F7DC71B6">
      <w:start w:val="1"/>
      <w:numFmt w:val="lowerLetter"/>
      <w:lvlText w:val="%1)"/>
      <w:lvlJc w:val="left"/>
      <w:pPr>
        <w:ind w:left="2131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7857F3"/>
    <w:multiLevelType w:val="hybridMultilevel"/>
    <w:tmpl w:val="DE76D6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20"/>
  </w:num>
  <w:num w:numId="2" w16cid:durableId="1989942498">
    <w:abstractNumId w:val="8"/>
  </w:num>
  <w:num w:numId="3" w16cid:durableId="969751511">
    <w:abstractNumId w:val="14"/>
  </w:num>
  <w:num w:numId="4" w16cid:durableId="1762405727">
    <w:abstractNumId w:val="22"/>
  </w:num>
  <w:num w:numId="5" w16cid:durableId="741173668">
    <w:abstractNumId w:val="20"/>
  </w:num>
  <w:num w:numId="6" w16cid:durableId="811991100">
    <w:abstractNumId w:val="20"/>
  </w:num>
  <w:num w:numId="7" w16cid:durableId="2366480">
    <w:abstractNumId w:val="3"/>
  </w:num>
  <w:num w:numId="8" w16cid:durableId="2125297968">
    <w:abstractNumId w:val="30"/>
  </w:num>
  <w:num w:numId="9" w16cid:durableId="1413774563">
    <w:abstractNumId w:val="18"/>
  </w:num>
  <w:num w:numId="10" w16cid:durableId="537939422">
    <w:abstractNumId w:val="4"/>
  </w:num>
  <w:num w:numId="11" w16cid:durableId="884755697">
    <w:abstractNumId w:val="15"/>
  </w:num>
  <w:num w:numId="12" w16cid:durableId="903875353">
    <w:abstractNumId w:val="13"/>
  </w:num>
  <w:num w:numId="13" w16cid:durableId="1025250791">
    <w:abstractNumId w:val="28"/>
  </w:num>
  <w:num w:numId="14" w16cid:durableId="652682999">
    <w:abstractNumId w:val="24"/>
  </w:num>
  <w:num w:numId="15" w16cid:durableId="328945366">
    <w:abstractNumId w:val="17"/>
  </w:num>
  <w:num w:numId="16" w16cid:durableId="1858621016">
    <w:abstractNumId w:val="11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31"/>
  </w:num>
  <w:num w:numId="21" w16cid:durableId="1180195612">
    <w:abstractNumId w:val="1"/>
  </w:num>
  <w:num w:numId="22" w16cid:durableId="102461725">
    <w:abstractNumId w:val="16"/>
  </w:num>
  <w:num w:numId="23" w16cid:durableId="1348293210">
    <w:abstractNumId w:val="12"/>
  </w:num>
  <w:num w:numId="24" w16cid:durableId="1740903614">
    <w:abstractNumId w:val="23"/>
  </w:num>
  <w:num w:numId="25" w16cid:durableId="2054384073">
    <w:abstractNumId w:val="27"/>
  </w:num>
  <w:num w:numId="26" w16cid:durableId="1418015339">
    <w:abstractNumId w:val="2"/>
  </w:num>
  <w:num w:numId="27" w16cid:durableId="1970013581">
    <w:abstractNumId w:val="26"/>
  </w:num>
  <w:num w:numId="28" w16cid:durableId="586766327">
    <w:abstractNumId w:val="25"/>
  </w:num>
  <w:num w:numId="29" w16cid:durableId="1263651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21"/>
  </w:num>
  <w:num w:numId="31" w16cid:durableId="449668133">
    <w:abstractNumId w:val="19"/>
  </w:num>
  <w:num w:numId="32" w16cid:durableId="1448433073">
    <w:abstractNumId w:val="10"/>
  </w:num>
  <w:num w:numId="33" w16cid:durableId="347954534">
    <w:abstractNumId w:val="29"/>
  </w:num>
  <w:num w:numId="34" w16cid:durableId="199945427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0AB1"/>
    <w:rsid w:val="00071C98"/>
    <w:rsid w:val="0009045E"/>
    <w:rsid w:val="00093078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1FB0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80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7A6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23798"/>
    <w:rsid w:val="00347E8D"/>
    <w:rsid w:val="00362C4E"/>
    <w:rsid w:val="00366FFB"/>
    <w:rsid w:val="00371A75"/>
    <w:rsid w:val="00375780"/>
    <w:rsid w:val="00381365"/>
    <w:rsid w:val="00387A0D"/>
    <w:rsid w:val="003903C2"/>
    <w:rsid w:val="00392BA5"/>
    <w:rsid w:val="00395F60"/>
    <w:rsid w:val="003A448C"/>
    <w:rsid w:val="003A4CC6"/>
    <w:rsid w:val="003A5C4B"/>
    <w:rsid w:val="003A5D11"/>
    <w:rsid w:val="003A7C03"/>
    <w:rsid w:val="003B43F5"/>
    <w:rsid w:val="003B66FE"/>
    <w:rsid w:val="003D41B4"/>
    <w:rsid w:val="003D4FEB"/>
    <w:rsid w:val="003D6C11"/>
    <w:rsid w:val="003E050D"/>
    <w:rsid w:val="003E2CB9"/>
    <w:rsid w:val="003E3CCB"/>
    <w:rsid w:val="003E59DD"/>
    <w:rsid w:val="003F132F"/>
    <w:rsid w:val="003F257A"/>
    <w:rsid w:val="0040472A"/>
    <w:rsid w:val="00412E5B"/>
    <w:rsid w:val="00417E23"/>
    <w:rsid w:val="004257E0"/>
    <w:rsid w:val="00432A61"/>
    <w:rsid w:val="004367FB"/>
    <w:rsid w:val="00436F85"/>
    <w:rsid w:val="004378B7"/>
    <w:rsid w:val="0044629B"/>
    <w:rsid w:val="00446871"/>
    <w:rsid w:val="00446E2F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C5132"/>
    <w:rsid w:val="004D154B"/>
    <w:rsid w:val="004D2034"/>
    <w:rsid w:val="004D63D5"/>
    <w:rsid w:val="004E1AB0"/>
    <w:rsid w:val="004E7573"/>
    <w:rsid w:val="004F0C4A"/>
    <w:rsid w:val="004F20AD"/>
    <w:rsid w:val="004F6B10"/>
    <w:rsid w:val="00502714"/>
    <w:rsid w:val="00503CB2"/>
    <w:rsid w:val="00507A35"/>
    <w:rsid w:val="00520308"/>
    <w:rsid w:val="00532984"/>
    <w:rsid w:val="00535E9B"/>
    <w:rsid w:val="005453F1"/>
    <w:rsid w:val="00551FB7"/>
    <w:rsid w:val="005563FF"/>
    <w:rsid w:val="00561380"/>
    <w:rsid w:val="00562E63"/>
    <w:rsid w:val="00574D7E"/>
    <w:rsid w:val="005754F7"/>
    <w:rsid w:val="00576A62"/>
    <w:rsid w:val="00582CE9"/>
    <w:rsid w:val="005853FC"/>
    <w:rsid w:val="0058794A"/>
    <w:rsid w:val="005913C6"/>
    <w:rsid w:val="005932BA"/>
    <w:rsid w:val="00597A93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21B"/>
    <w:rsid w:val="00623B01"/>
    <w:rsid w:val="00623D16"/>
    <w:rsid w:val="00625BB0"/>
    <w:rsid w:val="006261BB"/>
    <w:rsid w:val="006321C6"/>
    <w:rsid w:val="0065322E"/>
    <w:rsid w:val="00655DA8"/>
    <w:rsid w:val="00660237"/>
    <w:rsid w:val="00670CE4"/>
    <w:rsid w:val="0067116D"/>
    <w:rsid w:val="0067572D"/>
    <w:rsid w:val="006775EE"/>
    <w:rsid w:val="00680F7C"/>
    <w:rsid w:val="0068241A"/>
    <w:rsid w:val="00690FA7"/>
    <w:rsid w:val="00693156"/>
    <w:rsid w:val="00696995"/>
    <w:rsid w:val="006A0331"/>
    <w:rsid w:val="006A0E49"/>
    <w:rsid w:val="006A4275"/>
    <w:rsid w:val="006B2C26"/>
    <w:rsid w:val="006B335D"/>
    <w:rsid w:val="006C4791"/>
    <w:rsid w:val="006C4B70"/>
    <w:rsid w:val="006C6089"/>
    <w:rsid w:val="006D0084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59AE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4D47"/>
    <w:rsid w:val="008A0A9B"/>
    <w:rsid w:val="008A7413"/>
    <w:rsid w:val="008B6316"/>
    <w:rsid w:val="008B6C23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7EF"/>
    <w:rsid w:val="00917005"/>
    <w:rsid w:val="009303AB"/>
    <w:rsid w:val="00935B17"/>
    <w:rsid w:val="00936AC2"/>
    <w:rsid w:val="00944154"/>
    <w:rsid w:val="00944BEA"/>
    <w:rsid w:val="00956099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020C"/>
    <w:rsid w:val="00A148D6"/>
    <w:rsid w:val="00A15847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387A"/>
    <w:rsid w:val="00AE5E48"/>
    <w:rsid w:val="00AF30DB"/>
    <w:rsid w:val="00AF78FE"/>
    <w:rsid w:val="00AF7E7E"/>
    <w:rsid w:val="00B0298E"/>
    <w:rsid w:val="00B0459E"/>
    <w:rsid w:val="00B05E1A"/>
    <w:rsid w:val="00B072DE"/>
    <w:rsid w:val="00B10201"/>
    <w:rsid w:val="00B10A71"/>
    <w:rsid w:val="00B17A2B"/>
    <w:rsid w:val="00B20185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28B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2B65"/>
    <w:rsid w:val="00BE38BB"/>
    <w:rsid w:val="00C003C6"/>
    <w:rsid w:val="00C10B09"/>
    <w:rsid w:val="00C116F3"/>
    <w:rsid w:val="00C12714"/>
    <w:rsid w:val="00C20678"/>
    <w:rsid w:val="00C215C0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5C18"/>
    <w:rsid w:val="00CD2022"/>
    <w:rsid w:val="00CD2112"/>
    <w:rsid w:val="00CE2F55"/>
    <w:rsid w:val="00CE562F"/>
    <w:rsid w:val="00D03C12"/>
    <w:rsid w:val="00D10930"/>
    <w:rsid w:val="00D1247E"/>
    <w:rsid w:val="00D21BCE"/>
    <w:rsid w:val="00D26947"/>
    <w:rsid w:val="00D516C1"/>
    <w:rsid w:val="00D6344F"/>
    <w:rsid w:val="00D704FC"/>
    <w:rsid w:val="00D80E4A"/>
    <w:rsid w:val="00D87E8A"/>
    <w:rsid w:val="00D9793B"/>
    <w:rsid w:val="00DA64DB"/>
    <w:rsid w:val="00DB1E5E"/>
    <w:rsid w:val="00DB3B99"/>
    <w:rsid w:val="00DB4140"/>
    <w:rsid w:val="00DB4E20"/>
    <w:rsid w:val="00DC2BD7"/>
    <w:rsid w:val="00DC76F0"/>
    <w:rsid w:val="00DC7E48"/>
    <w:rsid w:val="00DD06C0"/>
    <w:rsid w:val="00DD77C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774F"/>
    <w:rsid w:val="00ED2FD4"/>
    <w:rsid w:val="00EE59D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0A8C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1943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SWZ.docx</dmsv2BaseFileName>
    <dmsv2BaseDisplayName xmlns="http://schemas.microsoft.com/sharepoint/v3">Załącznik nr 2 do SWZ</dmsv2BaseDisplayName>
    <dmsv2SWPP2ObjectNumber xmlns="http://schemas.microsoft.com/sharepoint/v3">POST/DYS/OLD/GZ/01478/2026                        </dmsv2SWPP2ObjectNumber>
    <dmsv2SWPP2SumMD5 xmlns="http://schemas.microsoft.com/sharepoint/v3">b2e99322a20e2a885026305e4166c975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25017321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000000010007000200000009</dmsv2SWPP2ObjectDepartment>
    <dmsv2SWPP2ObjectName xmlns="http://schemas.microsoft.com/sharepoint/v3">Postępowanie</dmsv2SWPP2ObjectName>
    <_dlc_DocId xmlns="a19cb1c7-c5c7-46d4-85ae-d83685407bba">FJ3FSM7XJ42E-1195302456-5336</_dlc_DocId>
    <_dlc_DocIdUrl xmlns="a19cb1c7-c5c7-46d4-85ae-d83685407bba">
      <Url>https://swpp2.dms.gkpge.pl/sites/43/_layouts/15/DocIdRedir.aspx?ID=FJ3FSM7XJ42E-1195302456-5336</Url>
      <Description>FJ3FSM7XJ42E-1195302456-5336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E63C77-3184-4070-B2EA-BD3A21F68215}"/>
</file>

<file path=customXml/itemProps5.xml><?xml version="1.0" encoding="utf-8"?>
<ds:datastoreItem xmlns:ds="http://schemas.openxmlformats.org/officeDocument/2006/customXml" ds:itemID="{1724097B-B6DE-43A7-A05E-6AC00DB3FE4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171</TotalTime>
  <Pages>6</Pages>
  <Words>3746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46</cp:revision>
  <cp:lastPrinted>2026-01-02T11:37:00Z</cp:lastPrinted>
  <dcterms:created xsi:type="dcterms:W3CDTF">2025-01-15T13:15:00Z</dcterms:created>
  <dcterms:modified xsi:type="dcterms:W3CDTF">2026-04-22T06:02:00Z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b81ac4c5-e7d2-4e3d-ad00-4ce8fd32c5df</vt:lpwstr>
  </property>
</Properties>
</file>